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C2471B" w:rsidTr="00C2471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71B" w:rsidRDefault="00C2471B" w:rsidP="00925FF0">
            <w:r>
              <w:t>Приложение 10</w:t>
            </w:r>
          </w:p>
        </w:tc>
      </w:tr>
      <w:tr w:rsidR="00C2471B" w:rsidTr="00C2471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71B" w:rsidRDefault="00C2471B" w:rsidP="00925FF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2471B" w:rsidTr="00C2471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71B" w:rsidRDefault="00C2471B" w:rsidP="009D5F8C">
            <w:r>
              <w:t>от</w:t>
            </w:r>
            <w:r w:rsidR="009D5F8C">
              <w:t xml:space="preserve"> 03.12.2021 № 7-69</w:t>
            </w:r>
            <w:r>
              <w:t xml:space="preserve">   </w:t>
            </w:r>
          </w:p>
        </w:tc>
      </w:tr>
      <w:tr w:rsidR="00C2471B" w:rsidTr="00C2471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</w:tr>
      <w:tr w:rsidR="00C2471B" w:rsidTr="00C2471B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71B" w:rsidRPr="002F517E" w:rsidRDefault="00C2471B" w:rsidP="00925FF0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на 2021 год </w:t>
            </w:r>
          </w:p>
          <w:p w:rsidR="00C2471B" w:rsidRDefault="00C2471B" w:rsidP="00925FF0">
            <w:pPr>
              <w:jc w:val="center"/>
            </w:pPr>
            <w:r>
              <w:t>и на плановый период 2022 и 2023 годов</w:t>
            </w:r>
          </w:p>
        </w:tc>
      </w:tr>
      <w:tr w:rsidR="00C2471B" w:rsidTr="00C2471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тыс. руб.</w:t>
            </w:r>
          </w:p>
        </w:tc>
      </w:tr>
      <w:tr w:rsidR="00C2471B" w:rsidTr="00C2471B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71B" w:rsidRDefault="00C2471B" w:rsidP="00925FF0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71B" w:rsidRDefault="00C2471B" w:rsidP="00925FF0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1B" w:rsidRDefault="00C2471B" w:rsidP="00925FF0">
            <w:pPr>
              <w:jc w:val="center"/>
            </w:pPr>
            <w:r>
              <w:t>2021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1B" w:rsidRDefault="00C2471B" w:rsidP="00925FF0">
            <w:pPr>
              <w:jc w:val="center"/>
            </w:pPr>
            <w:r>
              <w:t>2022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1B" w:rsidRDefault="00C2471B" w:rsidP="00925FF0">
            <w:pPr>
              <w:jc w:val="center"/>
            </w:pPr>
            <w:r>
              <w:t>2023 год</w:t>
            </w:r>
          </w:p>
        </w:tc>
      </w:tr>
      <w:tr w:rsidR="00C2471B" w:rsidTr="00C2471B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71B" w:rsidRDefault="00C2471B" w:rsidP="00925FF0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71B" w:rsidRDefault="00C2471B" w:rsidP="00925FF0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1B" w:rsidRDefault="00C2471B" w:rsidP="00925FF0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1B" w:rsidRDefault="00C2471B" w:rsidP="00925FF0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1B" w:rsidRDefault="00C2471B" w:rsidP="00925FF0"/>
        </w:tc>
      </w:tr>
    </w:tbl>
    <w:p w:rsidR="00C2471B" w:rsidRPr="00C2471B" w:rsidRDefault="00C2471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C2471B" w:rsidTr="00C2471B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2471B" w:rsidRDefault="00C2471B" w:rsidP="00925FF0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2471B" w:rsidRDefault="00C2471B" w:rsidP="00925FF0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71B" w:rsidRDefault="00C2471B" w:rsidP="00925FF0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71B" w:rsidRDefault="00C2471B" w:rsidP="00925FF0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71B" w:rsidRDefault="00C2471B" w:rsidP="00925FF0">
            <w:pPr>
              <w:jc w:val="center"/>
            </w:pPr>
            <w:r>
              <w:t>5</w:t>
            </w:r>
          </w:p>
        </w:tc>
      </w:tr>
      <w:tr w:rsidR="00C2471B" w:rsidTr="00C2471B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2471B" w:rsidRDefault="00C2471B" w:rsidP="00925FF0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1 110 273,3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0,0</w:t>
            </w:r>
          </w:p>
        </w:tc>
      </w:tr>
      <w:tr w:rsidR="00C2471B" w:rsidTr="00C2471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2471B" w:rsidRDefault="00C2471B" w:rsidP="00925FF0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-3 976 920,2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 </w:t>
            </w:r>
          </w:p>
        </w:tc>
      </w:tr>
      <w:tr w:rsidR="00C2471B" w:rsidTr="00C2471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C2471B" w:rsidRDefault="00C2471B" w:rsidP="00925FF0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3 647 600,0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1 642 400,0</w:t>
            </w:r>
          </w:p>
        </w:tc>
      </w:tr>
      <w:tr w:rsidR="00C2471B" w:rsidTr="00C2471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C2471B" w:rsidRDefault="00C2471B" w:rsidP="00925FF0">
            <w: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3 647 600,0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1 642 400,0</w:t>
            </w:r>
          </w:p>
        </w:tc>
      </w:tr>
      <w:tr w:rsidR="00C2471B" w:rsidTr="00C2471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C2471B" w:rsidRDefault="00C2471B" w:rsidP="00925FF0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-7 624 520,2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-1 642 400,0</w:t>
            </w:r>
          </w:p>
        </w:tc>
      </w:tr>
      <w:tr w:rsidR="00C2471B" w:rsidTr="00C2471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C2471B" w:rsidRDefault="00C2471B" w:rsidP="00925FF0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-7 624 520,2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-1 642 400,0</w:t>
            </w:r>
          </w:p>
        </w:tc>
      </w:tr>
      <w:tr w:rsidR="00C2471B" w:rsidTr="00C2471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2471B" w:rsidRDefault="00C2471B" w:rsidP="00925FF0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4 864 520,2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 </w:t>
            </w:r>
          </w:p>
        </w:tc>
      </w:tr>
      <w:tr w:rsidR="00C2471B" w:rsidTr="00C2471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2471B" w:rsidRDefault="00C2471B" w:rsidP="00925FF0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4 864 520,2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 </w:t>
            </w:r>
          </w:p>
        </w:tc>
      </w:tr>
      <w:tr w:rsidR="00C2471B" w:rsidTr="00C2471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C2471B" w:rsidRDefault="00C2471B" w:rsidP="00925FF0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5 484 520,2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1 200 000,0</w:t>
            </w:r>
          </w:p>
        </w:tc>
      </w:tr>
      <w:tr w:rsidR="00C2471B" w:rsidTr="00C2471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C2471B" w:rsidRDefault="00C2471B" w:rsidP="00925FF0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5 484 520,2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1 200 000,0</w:t>
            </w:r>
          </w:p>
        </w:tc>
      </w:tr>
      <w:tr w:rsidR="00C2471B" w:rsidTr="00C2471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C2471B" w:rsidRDefault="00C2471B" w:rsidP="00925FF0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500 000,0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1 200 000,0</w:t>
            </w:r>
          </w:p>
        </w:tc>
      </w:tr>
      <w:tr w:rsidR="00C2471B" w:rsidTr="00C2471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C2471B" w:rsidRDefault="00C2471B" w:rsidP="00925FF0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4 984 520,2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 </w:t>
            </w:r>
          </w:p>
        </w:tc>
      </w:tr>
      <w:tr w:rsidR="00C2471B" w:rsidTr="00C2471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C2471B" w:rsidRDefault="00C2471B" w:rsidP="00925FF0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-620 000,0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-1 200 000,0</w:t>
            </w:r>
          </w:p>
        </w:tc>
      </w:tr>
      <w:tr w:rsidR="00C2471B" w:rsidTr="00C2471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C2471B" w:rsidRDefault="00C2471B" w:rsidP="00925FF0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-620 000,0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-1 200 000,0</w:t>
            </w:r>
          </w:p>
        </w:tc>
      </w:tr>
      <w:tr w:rsidR="00C2471B" w:rsidTr="00C2471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C2471B" w:rsidRDefault="00C2471B" w:rsidP="00925FF0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-500 000,0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-1 200 000,0</w:t>
            </w:r>
          </w:p>
        </w:tc>
      </w:tr>
      <w:tr w:rsidR="00C2471B" w:rsidTr="00C2471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C2471B" w:rsidRDefault="00C2471B" w:rsidP="00925FF0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-120 000,0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 </w:t>
            </w:r>
          </w:p>
        </w:tc>
      </w:tr>
      <w:tr w:rsidR="00C2471B" w:rsidTr="00C2471B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2471B" w:rsidRDefault="00C2471B" w:rsidP="00925FF0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2471B" w:rsidRDefault="00C2471B" w:rsidP="00925FF0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222 673,3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2471B" w:rsidRDefault="00C2471B" w:rsidP="00925FF0">
            <w:pPr>
              <w:jc w:val="right"/>
            </w:pPr>
            <w:r>
              <w:t> </w:t>
            </w:r>
          </w:p>
        </w:tc>
      </w:tr>
      <w:tr w:rsidR="00C2471B" w:rsidTr="00C2471B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1B" w:rsidRDefault="00C2471B" w:rsidP="00925FF0"/>
        </w:tc>
      </w:tr>
    </w:tbl>
    <w:p w:rsidR="00C2471B" w:rsidRPr="005761DF" w:rsidRDefault="00C2471B" w:rsidP="00C2471B"/>
    <w:p w:rsidR="00E2598B" w:rsidRPr="00C2471B" w:rsidRDefault="00E2598B" w:rsidP="00C2471B"/>
    <w:sectPr w:rsidR="00E2598B" w:rsidRPr="00C2471B" w:rsidSect="002F517E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3A9" w:rsidRDefault="00DF63A9" w:rsidP="00C2471B">
      <w:r>
        <w:separator/>
      </w:r>
    </w:p>
  </w:endnote>
  <w:endnote w:type="continuationSeparator" w:id="1">
    <w:p w:rsidR="00DF63A9" w:rsidRDefault="00DF63A9" w:rsidP="00C24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3A9" w:rsidRDefault="00DF63A9" w:rsidP="00C2471B">
      <w:r>
        <w:separator/>
      </w:r>
    </w:p>
  </w:footnote>
  <w:footnote w:type="continuationSeparator" w:id="1">
    <w:p w:rsidR="00DF63A9" w:rsidRDefault="00DF63A9" w:rsidP="00C247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71B" w:rsidRDefault="00452165" w:rsidP="001845D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47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2471B" w:rsidRDefault="00C247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71B" w:rsidRDefault="00452165" w:rsidP="001845D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471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D5F8C">
      <w:rPr>
        <w:rStyle w:val="a7"/>
        <w:noProof/>
      </w:rPr>
      <w:t>2</w:t>
    </w:r>
    <w:r>
      <w:rPr>
        <w:rStyle w:val="a7"/>
      </w:rPr>
      <w:fldChar w:fldCharType="end"/>
    </w:r>
  </w:p>
  <w:p w:rsidR="00C2471B" w:rsidRDefault="00C2471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C2471B"/>
    <w:rsid w:val="000533F4"/>
    <w:rsid w:val="000D217D"/>
    <w:rsid w:val="002C3F39"/>
    <w:rsid w:val="002F517E"/>
    <w:rsid w:val="00355862"/>
    <w:rsid w:val="00452165"/>
    <w:rsid w:val="005C54E0"/>
    <w:rsid w:val="006808C6"/>
    <w:rsid w:val="009D5F8C"/>
    <w:rsid w:val="00A24CAF"/>
    <w:rsid w:val="00A64C1E"/>
    <w:rsid w:val="00B912FD"/>
    <w:rsid w:val="00C2471B"/>
    <w:rsid w:val="00C66914"/>
    <w:rsid w:val="00DF5D68"/>
    <w:rsid w:val="00DF63A9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47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471B"/>
  </w:style>
  <w:style w:type="paragraph" w:styleId="a5">
    <w:name w:val="footer"/>
    <w:basedOn w:val="a"/>
    <w:link w:val="a6"/>
    <w:uiPriority w:val="99"/>
    <w:semiHidden/>
    <w:unhideWhenUsed/>
    <w:rsid w:val="00C247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471B"/>
  </w:style>
  <w:style w:type="character" w:styleId="a7">
    <w:name w:val="page number"/>
    <w:basedOn w:val="a0"/>
    <w:uiPriority w:val="99"/>
    <w:semiHidden/>
    <w:unhideWhenUsed/>
    <w:rsid w:val="00C247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2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4</cp:revision>
  <dcterms:created xsi:type="dcterms:W3CDTF">2021-12-01T07:37:00Z</dcterms:created>
  <dcterms:modified xsi:type="dcterms:W3CDTF">2021-12-03T05:10:00Z</dcterms:modified>
</cp:coreProperties>
</file>